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84914" w14:textId="77777777" w:rsidR="00F45F79" w:rsidRDefault="00F45F79" w:rsidP="00F45F7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RYKHULL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d.ca.1432)</w:t>
      </w:r>
    </w:p>
    <w:p w14:paraId="7D387481" w14:textId="77777777" w:rsidR="00F45F79" w:rsidRDefault="00F45F79" w:rsidP="00F45F79">
      <w:pPr>
        <w:pStyle w:val="NoSpacing"/>
        <w:jc w:val="both"/>
        <w:rPr>
          <w:rFonts w:cs="Times New Roman"/>
          <w:szCs w:val="24"/>
        </w:rPr>
      </w:pPr>
    </w:p>
    <w:p w14:paraId="79DA7CCF" w14:textId="77777777" w:rsidR="00F45F79" w:rsidRDefault="00F45F79" w:rsidP="00F45F79">
      <w:pPr>
        <w:pStyle w:val="NoSpacing"/>
        <w:jc w:val="both"/>
        <w:rPr>
          <w:rFonts w:cs="Times New Roman"/>
          <w:szCs w:val="24"/>
        </w:rPr>
      </w:pPr>
    </w:p>
    <w:p w14:paraId="4DF30C75" w14:textId="77777777" w:rsidR="00F45F79" w:rsidRDefault="00F45F79" w:rsidP="00F45F7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Feb.1432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Surrey.</w:t>
      </w:r>
    </w:p>
    <w:p w14:paraId="0031B6B4" w14:textId="77777777" w:rsidR="00F45F79" w:rsidRDefault="00F45F79" w:rsidP="00F45F7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1430-37 p.51)</w:t>
      </w:r>
    </w:p>
    <w:p w14:paraId="0E3AD4D6" w14:textId="77777777" w:rsidR="00F45F79" w:rsidRDefault="00F45F79" w:rsidP="00F45F79">
      <w:pPr>
        <w:pStyle w:val="NoSpacing"/>
        <w:jc w:val="both"/>
        <w:rPr>
          <w:rFonts w:cs="Times New Roman"/>
          <w:szCs w:val="24"/>
        </w:rPr>
      </w:pPr>
    </w:p>
    <w:p w14:paraId="0203C720" w14:textId="77777777" w:rsidR="00F45F79" w:rsidRDefault="00F45F79" w:rsidP="00F45F79">
      <w:pPr>
        <w:pStyle w:val="NoSpacing"/>
        <w:jc w:val="both"/>
        <w:rPr>
          <w:rFonts w:cs="Times New Roman"/>
          <w:szCs w:val="24"/>
        </w:rPr>
      </w:pPr>
    </w:p>
    <w:p w14:paraId="65FACD01" w14:textId="77777777" w:rsidR="00F45F79" w:rsidRDefault="00F45F79" w:rsidP="00F45F7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June 2024</w:t>
      </w:r>
    </w:p>
    <w:p w14:paraId="7B5865C0" w14:textId="247EF462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CFCC2" w14:textId="77777777" w:rsidR="00F45F79" w:rsidRDefault="00F45F79" w:rsidP="009139A6">
      <w:r>
        <w:separator/>
      </w:r>
    </w:p>
  </w:endnote>
  <w:endnote w:type="continuationSeparator" w:id="0">
    <w:p w14:paraId="689B99B8" w14:textId="77777777" w:rsidR="00F45F79" w:rsidRDefault="00F45F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08A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893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426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33D28" w14:textId="77777777" w:rsidR="00F45F79" w:rsidRDefault="00F45F79" w:rsidP="009139A6">
      <w:r>
        <w:separator/>
      </w:r>
    </w:p>
  </w:footnote>
  <w:footnote w:type="continuationSeparator" w:id="0">
    <w:p w14:paraId="1D145127" w14:textId="77777777" w:rsidR="00F45F79" w:rsidRDefault="00F45F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EFF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CF9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B92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F79"/>
    <w:rsid w:val="000666E0"/>
    <w:rsid w:val="002510B7"/>
    <w:rsid w:val="00270799"/>
    <w:rsid w:val="0035310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5F7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77E8D"/>
  <w15:chartTrackingRefBased/>
  <w15:docId w15:val="{60B9CD67-DE2B-4545-986D-7EAA3CE2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2024-06-08T18:11:00Z</dcterms:created>
  <dcterms:modified xsi:type="dcterms:W3CDTF">2024-06-08T18:12:00Z</dcterms:modified>
</cp:coreProperties>
</file>